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5EC" w:rsidRPr="003A76B7" w:rsidRDefault="00AB15EC" w:rsidP="003A76B7">
      <w:pPr>
        <w:jc w:val="center"/>
        <w:rPr>
          <w:b/>
          <w:bCs/>
        </w:rPr>
      </w:pPr>
      <w:r w:rsidRPr="003A76B7">
        <w:rPr>
          <w:b/>
          <w:bCs/>
        </w:rPr>
        <w:t>Алгоритм расценки для аптеки ИП Бекетова</w:t>
      </w:r>
    </w:p>
    <w:p w:rsidR="00AB15EC" w:rsidRDefault="00AB15EC" w:rsidP="003A76B7"/>
    <w:p w:rsidR="00AB15EC" w:rsidRPr="00C51B1C" w:rsidRDefault="00AB15EC" w:rsidP="003A76B7">
      <w:pPr>
        <w:rPr>
          <w:lang w:val="en-US"/>
        </w:rPr>
      </w:pPr>
      <w:r>
        <w:t>Для</w:t>
      </w:r>
      <w:r w:rsidRPr="00C51B1C">
        <w:rPr>
          <w:lang w:val="en-US"/>
        </w:rPr>
        <w:t xml:space="preserve"> </w:t>
      </w:r>
      <w:r>
        <w:t>любых</w:t>
      </w:r>
      <w:r w:rsidRPr="00C51B1C">
        <w:rPr>
          <w:lang w:val="en-US"/>
        </w:rPr>
        <w:t xml:space="preserve"> </w:t>
      </w:r>
      <w:r>
        <w:t>товаров</w:t>
      </w:r>
      <w:r w:rsidRPr="00C51B1C">
        <w:rPr>
          <w:lang w:val="en-US"/>
        </w:rPr>
        <w:t>:</w:t>
      </w:r>
    </w:p>
    <w:p w:rsidR="00AB15EC" w:rsidRPr="00C51B1C" w:rsidRDefault="00AB15EC" w:rsidP="003A76B7">
      <w:r>
        <w:t>Свободная расценка</w:t>
      </w:r>
    </w:p>
    <w:p w:rsidR="00AB15EC" w:rsidRPr="003A76B7" w:rsidRDefault="00AB15EC" w:rsidP="003A76B7">
      <w:pPr>
        <w:rPr>
          <w:lang w:val="en-US"/>
        </w:rPr>
      </w:pPr>
      <w:r>
        <w:rPr>
          <w:lang w:val="en-US"/>
        </w:rPr>
        <w:t>BASEPRICE=SPRICE</w:t>
      </w:r>
    </w:p>
    <w:p w:rsidR="00AB15EC" w:rsidRDefault="00AB15EC" w:rsidP="003A76B7">
      <w:pPr>
        <w:rPr>
          <w:lang w:val="en-US"/>
        </w:rPr>
      </w:pPr>
      <w:r>
        <w:rPr>
          <w:lang w:val="en-US"/>
        </w:rPr>
        <w:t>AddPrise=SPRICE</w:t>
      </w:r>
    </w:p>
    <w:p w:rsidR="00AB15EC" w:rsidRPr="006E1FD1" w:rsidRDefault="00AB15EC" w:rsidP="003A76B7">
      <w:pPr>
        <w:rPr>
          <w:lang w:val="en-US"/>
        </w:rPr>
      </w:pPr>
      <w:r>
        <w:rPr>
          <w:lang w:val="en-US"/>
        </w:rPr>
        <w:t>Price=</w:t>
      </w:r>
      <w:r w:rsidRPr="006E1FD1">
        <w:rPr>
          <w:lang w:val="en-US"/>
        </w:rPr>
        <w:t>(</w:t>
      </w:r>
      <w:r>
        <w:rPr>
          <w:lang w:val="en-US"/>
        </w:rPr>
        <w:t>ADDPrice+ SPrice*NDS/100)*</w:t>
      </w:r>
      <w:r w:rsidRPr="006E1FD1">
        <w:rPr>
          <w:lang w:val="en-US"/>
        </w:rPr>
        <w:t>(1+</w:t>
      </w:r>
      <w:r>
        <w:rPr>
          <w:lang w:val="en-US"/>
        </w:rPr>
        <w:t>Rate/100</w:t>
      </w:r>
      <w:r w:rsidRPr="006E1FD1">
        <w:rPr>
          <w:lang w:val="en-US"/>
        </w:rPr>
        <w:t>)</w:t>
      </w:r>
    </w:p>
    <w:p w:rsidR="00AB15EC" w:rsidRPr="003A76B7" w:rsidRDefault="00AB15EC">
      <w:pPr>
        <w:rPr>
          <w:lang w:val="en-US"/>
        </w:rPr>
      </w:pPr>
    </w:p>
    <w:sectPr w:rsidR="00AB15EC" w:rsidRPr="003A76B7" w:rsidSect="00642F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76B7"/>
    <w:rsid w:val="002F062C"/>
    <w:rsid w:val="003A76B7"/>
    <w:rsid w:val="00642F7B"/>
    <w:rsid w:val="006E1FD1"/>
    <w:rsid w:val="00AB15EC"/>
    <w:rsid w:val="00C51B1C"/>
    <w:rsid w:val="00F30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6B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23</Words>
  <Characters>137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КСИ</dc:creator>
  <cp:keywords/>
  <dc:description/>
  <cp:lastModifiedBy>oaa</cp:lastModifiedBy>
  <cp:revision>2</cp:revision>
  <dcterms:created xsi:type="dcterms:W3CDTF">2008-03-19T15:25:00Z</dcterms:created>
  <dcterms:modified xsi:type="dcterms:W3CDTF">2008-03-20T06:59:00Z</dcterms:modified>
</cp:coreProperties>
</file>